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9DB" w:rsidRDefault="001B19DB" w:rsidP="001B1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MARYOT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B19DB" w:rsidRDefault="001B19DB" w:rsidP="001B1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Brimington</w:t>
      </w:r>
      <w:proofErr w:type="spellEnd"/>
      <w:r>
        <w:rPr>
          <w:rFonts w:ascii="Times New Roman" w:hAnsi="Times New Roman" w:cs="Times New Roman"/>
        </w:rPr>
        <w:t>, Derbyshire. Husbandman.</w:t>
      </w:r>
    </w:p>
    <w:p w:rsidR="001B19DB" w:rsidRDefault="001B19DB" w:rsidP="001B19DB">
      <w:pPr>
        <w:rPr>
          <w:rFonts w:ascii="Times New Roman" w:hAnsi="Times New Roman" w:cs="Times New Roman"/>
        </w:rPr>
      </w:pPr>
    </w:p>
    <w:p w:rsidR="001B19DB" w:rsidRDefault="001B19DB" w:rsidP="001B19DB">
      <w:pPr>
        <w:rPr>
          <w:rFonts w:ascii="Times New Roman" w:hAnsi="Times New Roman" w:cs="Times New Roman"/>
        </w:rPr>
      </w:pPr>
    </w:p>
    <w:p w:rsidR="001B19DB" w:rsidRDefault="001B19DB" w:rsidP="001B1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Roger Eyre(q.v.) brought a plaint of trespass and taking against him</w:t>
      </w:r>
    </w:p>
    <w:p w:rsidR="001B19DB" w:rsidRDefault="001B19DB" w:rsidP="001B1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nine others.</w:t>
      </w:r>
    </w:p>
    <w:p w:rsidR="001B19DB" w:rsidRDefault="001B19DB" w:rsidP="001B1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B19DB" w:rsidRDefault="001B19DB" w:rsidP="001B19DB">
      <w:pPr>
        <w:rPr>
          <w:rFonts w:ascii="Times New Roman" w:hAnsi="Times New Roman" w:cs="Times New Roman"/>
        </w:rPr>
      </w:pPr>
    </w:p>
    <w:p w:rsidR="001B19DB" w:rsidRDefault="001B19DB" w:rsidP="001B19DB">
      <w:pPr>
        <w:rPr>
          <w:rFonts w:ascii="Times New Roman" w:hAnsi="Times New Roman" w:cs="Times New Roman"/>
        </w:rPr>
      </w:pPr>
    </w:p>
    <w:p w:rsidR="001B19DB" w:rsidRDefault="001B19DB" w:rsidP="001B1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October 2017</w:t>
      </w:r>
    </w:p>
    <w:p w:rsidR="006B2F86" w:rsidRPr="00E71FC3" w:rsidRDefault="001B19D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9DB" w:rsidRDefault="001B19DB" w:rsidP="00E71FC3">
      <w:r>
        <w:separator/>
      </w:r>
    </w:p>
  </w:endnote>
  <w:endnote w:type="continuationSeparator" w:id="0">
    <w:p w:rsidR="001B19DB" w:rsidRDefault="001B19D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9DB" w:rsidRDefault="001B19DB" w:rsidP="00E71FC3">
      <w:r>
        <w:separator/>
      </w:r>
    </w:p>
  </w:footnote>
  <w:footnote w:type="continuationSeparator" w:id="0">
    <w:p w:rsidR="001B19DB" w:rsidRDefault="001B19D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9DB"/>
    <w:rsid w:val="001A7C09"/>
    <w:rsid w:val="001B19D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FA23D7-72AF-413B-95EE-F51A5EDDD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19D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B19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2017-10-12T19:01:00Z</dcterms:created>
  <dcterms:modified xsi:type="dcterms:W3CDTF">2017-10-12T19:04:00Z</dcterms:modified>
</cp:coreProperties>
</file>